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48E" w:rsidRDefault="00F5348E" w:rsidP="00F534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CLAYMAN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F5348E" w:rsidRDefault="00F5348E" w:rsidP="00F534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 Twyford, Middlesex. Husbandman.</w:t>
      </w:r>
    </w:p>
    <w:p w:rsidR="00F5348E" w:rsidRDefault="00F5348E" w:rsidP="00F5348E">
      <w:pPr>
        <w:rPr>
          <w:rFonts w:ascii="Times New Roman" w:hAnsi="Times New Roman" w:cs="Times New Roman"/>
        </w:rPr>
      </w:pPr>
    </w:p>
    <w:p w:rsidR="00F5348E" w:rsidRDefault="00F5348E" w:rsidP="00F5348E">
      <w:pPr>
        <w:rPr>
          <w:rFonts w:ascii="Times New Roman" w:hAnsi="Times New Roman" w:cs="Times New Roman"/>
        </w:rPr>
      </w:pPr>
    </w:p>
    <w:p w:rsidR="00F5348E" w:rsidRDefault="00F5348E" w:rsidP="00F534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Blakenhall</w:t>
      </w:r>
      <w:proofErr w:type="spellEnd"/>
      <w:r>
        <w:rPr>
          <w:rFonts w:ascii="Times New Roman" w:hAnsi="Times New Roman" w:cs="Times New Roman"/>
        </w:rPr>
        <w:t>, clerk(q.v.), brought a plaint of trespass and taking against</w:t>
      </w:r>
    </w:p>
    <w:p w:rsidR="00F5348E" w:rsidRDefault="00F5348E" w:rsidP="00F534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William </w:t>
      </w:r>
      <w:proofErr w:type="spellStart"/>
      <w:r>
        <w:rPr>
          <w:rFonts w:ascii="Times New Roman" w:hAnsi="Times New Roman" w:cs="Times New Roman"/>
        </w:rPr>
        <w:t>Strete</w:t>
      </w:r>
      <w:proofErr w:type="spellEnd"/>
      <w:r>
        <w:rPr>
          <w:rFonts w:ascii="Times New Roman" w:hAnsi="Times New Roman" w:cs="Times New Roman"/>
        </w:rPr>
        <w:t xml:space="preserve"> of West Twyford(q.v.).</w:t>
      </w:r>
    </w:p>
    <w:p w:rsidR="00F5348E" w:rsidRDefault="00F5348E" w:rsidP="00F5348E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F5348E" w:rsidRDefault="00F5348E" w:rsidP="00F5348E">
      <w:pPr>
        <w:rPr>
          <w:rFonts w:ascii="Times New Roman" w:hAnsi="Times New Roman" w:cs="Times New Roman"/>
        </w:rPr>
      </w:pPr>
    </w:p>
    <w:p w:rsidR="00F5348E" w:rsidRDefault="00F5348E" w:rsidP="00F5348E">
      <w:pPr>
        <w:rPr>
          <w:rFonts w:ascii="Times New Roman" w:hAnsi="Times New Roman" w:cs="Times New Roman"/>
        </w:rPr>
      </w:pPr>
    </w:p>
    <w:p w:rsidR="00F5348E" w:rsidRDefault="00F5348E" w:rsidP="00F534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2017</w:t>
      </w:r>
    </w:p>
    <w:p w:rsidR="006B2F86" w:rsidRPr="00E71FC3" w:rsidRDefault="00F534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8E" w:rsidRDefault="00F5348E" w:rsidP="00E71FC3">
      <w:r>
        <w:separator/>
      </w:r>
    </w:p>
  </w:endnote>
  <w:endnote w:type="continuationSeparator" w:id="0">
    <w:p w:rsidR="00F5348E" w:rsidRDefault="00F534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8E" w:rsidRDefault="00F5348E" w:rsidP="00E71FC3">
      <w:r>
        <w:separator/>
      </w:r>
    </w:p>
  </w:footnote>
  <w:footnote w:type="continuationSeparator" w:id="0">
    <w:p w:rsidR="00F5348E" w:rsidRDefault="00F534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48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A9C60-1282-47C7-A2A3-8E631A7E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34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2017-05-19T18:40:00Z</dcterms:created>
  <dcterms:modified xsi:type="dcterms:W3CDTF">2017-05-19T18:40:00Z</dcterms:modified>
</cp:coreProperties>
</file>